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  <w:r w:rsidRPr="0071358F">
        <w:rPr>
          <w:b/>
          <w:sz w:val="28"/>
          <w:szCs w:val="28"/>
        </w:rPr>
        <w:t>Disciplina</w:t>
      </w:r>
      <w:r w:rsidR="00E72DEE">
        <w:rPr>
          <w:b/>
          <w:sz w:val="28"/>
          <w:szCs w:val="28"/>
        </w:rPr>
        <w:t>:</w:t>
      </w:r>
      <w:r w:rsidR="00D666FB">
        <w:rPr>
          <w:b/>
          <w:sz w:val="28"/>
          <w:szCs w:val="28"/>
        </w:rPr>
        <w:t xml:space="preserve"> </w:t>
      </w:r>
      <w:r w:rsidRPr="0071358F">
        <w:rPr>
          <w:b/>
          <w:sz w:val="28"/>
          <w:szCs w:val="28"/>
        </w:rPr>
        <w:t xml:space="preserve"> </w:t>
      </w:r>
      <w:r w:rsidR="00E06728">
        <w:rPr>
          <w:b/>
          <w:sz w:val="28"/>
          <w:szCs w:val="28"/>
        </w:rPr>
        <w:t>Scienze Motorie</w:t>
      </w:r>
      <w:r w:rsidRPr="0071358F">
        <w:rPr>
          <w:b/>
          <w:sz w:val="28"/>
          <w:szCs w:val="28"/>
        </w:rPr>
        <w:t xml:space="preserve">                         Docente</w:t>
      </w:r>
      <w:r w:rsidR="00D666FB">
        <w:rPr>
          <w:b/>
          <w:sz w:val="28"/>
          <w:szCs w:val="28"/>
        </w:rPr>
        <w:t xml:space="preserve"> </w:t>
      </w:r>
      <w:r w:rsidR="00E06728">
        <w:rPr>
          <w:b/>
          <w:sz w:val="28"/>
          <w:szCs w:val="28"/>
        </w:rPr>
        <w:t>: Baglivo Carmelo</w:t>
      </w:r>
    </w:p>
    <w:p w:rsidR="00480DFF" w:rsidRDefault="00480DFF" w:rsidP="007E4E27"/>
    <w:p w:rsidR="00663A94" w:rsidRDefault="00663A94" w:rsidP="007E4E27"/>
    <w:p w:rsidR="00663A94" w:rsidRDefault="00663A94" w:rsidP="007E4E27"/>
    <w:p w:rsidR="00663A94" w:rsidRDefault="00663A94" w:rsidP="007E4E27"/>
    <w:p w:rsidR="00E06728" w:rsidRDefault="00663A94" w:rsidP="00E06728">
      <w:pPr>
        <w:rPr>
          <w:b/>
          <w:sz w:val="28"/>
          <w:szCs w:val="28"/>
        </w:rPr>
      </w:pPr>
      <w:r w:rsidRPr="0071358F">
        <w:rPr>
          <w:b/>
        </w:rPr>
        <w:t>COMPETENZE</w:t>
      </w:r>
      <w:r w:rsidR="00E06728" w:rsidRPr="00E06728">
        <w:rPr>
          <w:b/>
          <w:sz w:val="28"/>
          <w:szCs w:val="28"/>
        </w:rPr>
        <w:t xml:space="preserve"> </w:t>
      </w:r>
    </w:p>
    <w:p w:rsidR="00E06728" w:rsidRPr="00BB7861" w:rsidRDefault="00E06728" w:rsidP="00E06728">
      <w:pPr>
        <w:rPr>
          <w:i/>
          <w:sz w:val="22"/>
          <w:szCs w:val="22"/>
        </w:rPr>
      </w:pPr>
      <w:r w:rsidRPr="00BB7861">
        <w:rPr>
          <w:i/>
          <w:sz w:val="22"/>
          <w:szCs w:val="22"/>
        </w:rPr>
        <w:t>( solo se considerate necessarie e integrative rispetto al PECUP e al profilo dello studente in uscita )</w:t>
      </w:r>
    </w:p>
    <w:p w:rsidR="00E06728" w:rsidRDefault="00E06728" w:rsidP="00E06728">
      <w:pPr>
        <w:rPr>
          <w:b/>
          <w:sz w:val="28"/>
          <w:szCs w:val="28"/>
        </w:rPr>
      </w:pPr>
    </w:p>
    <w:p w:rsidR="00E06728" w:rsidRDefault="00E06728" w:rsidP="00E06728">
      <w:pPr>
        <w:rPr>
          <w:b/>
          <w:sz w:val="28"/>
          <w:szCs w:val="28"/>
        </w:rPr>
      </w:pPr>
      <w:r w:rsidRPr="00B44D65">
        <w:rPr>
          <w:b/>
          <w:sz w:val="28"/>
          <w:szCs w:val="28"/>
        </w:rPr>
        <w:t xml:space="preserve">CONTENUTI </w:t>
      </w:r>
    </w:p>
    <w:p w:rsidR="00E07BF3" w:rsidRDefault="00E07BF3" w:rsidP="00E06728">
      <w:pPr>
        <w:rPr>
          <w:b/>
          <w:sz w:val="28"/>
          <w:szCs w:val="28"/>
        </w:rPr>
      </w:pPr>
    </w:p>
    <w:p w:rsidR="00E06728" w:rsidRPr="00D46272" w:rsidRDefault="00592E10" w:rsidP="00592E10">
      <w:pPr>
        <w:numPr>
          <w:ilvl w:val="0"/>
          <w:numId w:val="16"/>
        </w:numPr>
      </w:pPr>
      <w:r w:rsidRPr="00592E10">
        <w:t>CAPACITA’ MOTORIE E CO</w:t>
      </w:r>
      <w:r w:rsidR="00E06728" w:rsidRPr="00592E10">
        <w:t>ORDINATIVE</w:t>
      </w:r>
      <w:r w:rsidR="00E06728">
        <w:rPr>
          <w:i/>
        </w:rPr>
        <w:t>:</w:t>
      </w:r>
      <w:r w:rsidR="00E06728" w:rsidRPr="00AE6B09">
        <w:t xml:space="preserve"> Abilità motorie</w:t>
      </w:r>
      <w:r w:rsidR="00E06728">
        <w:t>;</w:t>
      </w:r>
      <w:r w:rsidR="00E06728" w:rsidRPr="008904F8">
        <w:t xml:space="preserve"> Esercitazioni vari</w:t>
      </w:r>
      <w:r w:rsidR="00E06728">
        <w:t xml:space="preserve">e con funicella, </w:t>
      </w:r>
      <w:r w:rsidR="00170F49">
        <w:t>palle pesanti</w:t>
      </w:r>
      <w:r w:rsidR="00E06728">
        <w:t xml:space="preserve">, in circuito e a </w:t>
      </w:r>
      <w:r w:rsidR="00E06728" w:rsidRPr="00D46272">
        <w:t>stazioni (verifica PRATICA )</w:t>
      </w:r>
    </w:p>
    <w:p w:rsidR="00E06728" w:rsidRPr="00D46272" w:rsidRDefault="00E06728" w:rsidP="00E06728">
      <w:pPr>
        <w:ind w:left="720"/>
      </w:pPr>
    </w:p>
    <w:p w:rsidR="00E06728" w:rsidRDefault="00E06728" w:rsidP="00592E10">
      <w:pPr>
        <w:pStyle w:val="BodyText31"/>
        <w:numPr>
          <w:ilvl w:val="0"/>
          <w:numId w:val="16"/>
        </w:numPr>
        <w:rPr>
          <w:b w:val="0"/>
          <w:szCs w:val="24"/>
        </w:rPr>
      </w:pPr>
      <w:r w:rsidRPr="00592E10">
        <w:rPr>
          <w:b w:val="0"/>
          <w:szCs w:val="24"/>
        </w:rPr>
        <w:t>LA RESISTENZA</w:t>
      </w:r>
      <w:r w:rsidRPr="00D46272">
        <w:rPr>
          <w:b w:val="0"/>
          <w:szCs w:val="24"/>
        </w:rPr>
        <w:t>: definizione, fattori caratterizzanti, effetti positivi sugli apparati cardio circolatorio e respiratorio.</w:t>
      </w:r>
      <w:r w:rsidR="00592E10">
        <w:rPr>
          <w:b w:val="0"/>
          <w:szCs w:val="24"/>
        </w:rPr>
        <w:t xml:space="preserve"> </w:t>
      </w:r>
      <w:r>
        <w:rPr>
          <w:b w:val="0"/>
          <w:szCs w:val="24"/>
        </w:rPr>
        <w:t>Corsa aerobica e prova di regolarità-</w:t>
      </w:r>
      <w:r w:rsidRPr="00D46272">
        <w:rPr>
          <w:b w:val="0"/>
          <w:szCs w:val="24"/>
        </w:rPr>
        <w:t xml:space="preserve"> (verifica PRATICA)</w:t>
      </w:r>
    </w:p>
    <w:p w:rsidR="00E06728" w:rsidRPr="00592E10" w:rsidRDefault="00E06728" w:rsidP="00E06728">
      <w:pPr>
        <w:pStyle w:val="BodyText31"/>
        <w:ind w:left="720"/>
        <w:rPr>
          <w:b w:val="0"/>
          <w:szCs w:val="24"/>
        </w:rPr>
      </w:pPr>
    </w:p>
    <w:p w:rsidR="00E06728" w:rsidRDefault="00E06728" w:rsidP="00592E10">
      <w:pPr>
        <w:numPr>
          <w:ilvl w:val="0"/>
          <w:numId w:val="16"/>
        </w:numPr>
      </w:pPr>
      <w:r w:rsidRPr="00592E10">
        <w:t>COORDINAZIONE/RITMO</w:t>
      </w:r>
      <w:r w:rsidRPr="00D46272">
        <w:t>:   esercitazioni di ginnastica Aerobica / STEP (verifica PRATICA)</w:t>
      </w:r>
    </w:p>
    <w:p w:rsidR="00E06728" w:rsidRPr="0088030A" w:rsidRDefault="00E06728" w:rsidP="00E06728">
      <w:pPr>
        <w:ind w:left="720"/>
      </w:pPr>
    </w:p>
    <w:p w:rsidR="00E06728" w:rsidRDefault="00E06728" w:rsidP="00592E10">
      <w:pPr>
        <w:pStyle w:val="BodyText31"/>
        <w:numPr>
          <w:ilvl w:val="0"/>
          <w:numId w:val="16"/>
        </w:numPr>
        <w:rPr>
          <w:b w:val="0"/>
          <w:szCs w:val="24"/>
        </w:rPr>
      </w:pPr>
      <w:r w:rsidRPr="00592E10">
        <w:rPr>
          <w:b w:val="0"/>
          <w:szCs w:val="24"/>
        </w:rPr>
        <w:t>BADMINTON</w:t>
      </w:r>
      <w:r w:rsidRPr="00D46272">
        <w:rPr>
          <w:b w:val="0"/>
          <w:szCs w:val="24"/>
        </w:rPr>
        <w:t>: colpi di base, regolamento e minitorneo di singolo e doppio. (verifica PRATICA)</w:t>
      </w:r>
    </w:p>
    <w:p w:rsidR="00E06728" w:rsidRDefault="00E06728" w:rsidP="00E06728">
      <w:pPr>
        <w:pStyle w:val="BodyText31"/>
        <w:ind w:left="720"/>
        <w:rPr>
          <w:b w:val="0"/>
          <w:szCs w:val="24"/>
        </w:rPr>
      </w:pPr>
    </w:p>
    <w:p w:rsidR="00E06728" w:rsidRDefault="00E06728" w:rsidP="00592E10">
      <w:pPr>
        <w:pStyle w:val="BodyText31"/>
        <w:numPr>
          <w:ilvl w:val="0"/>
          <w:numId w:val="16"/>
        </w:numPr>
        <w:rPr>
          <w:b w:val="0"/>
          <w:szCs w:val="24"/>
        </w:rPr>
      </w:pPr>
      <w:r>
        <w:rPr>
          <w:b w:val="0"/>
          <w:szCs w:val="24"/>
        </w:rPr>
        <w:t>GIOCHI DI SQUADRA: Basket, Pallavolo, Pallamano, Baseball.</w:t>
      </w:r>
    </w:p>
    <w:p w:rsidR="00E06728" w:rsidRDefault="00592E10" w:rsidP="00592E10">
      <w:pPr>
        <w:pStyle w:val="BodyText31"/>
        <w:rPr>
          <w:b w:val="0"/>
          <w:szCs w:val="24"/>
        </w:rPr>
      </w:pPr>
      <w:r>
        <w:rPr>
          <w:b w:val="0"/>
          <w:szCs w:val="24"/>
        </w:rPr>
        <w:t xml:space="preserve">             </w:t>
      </w:r>
      <w:r w:rsidR="00E06728">
        <w:rPr>
          <w:b w:val="0"/>
          <w:szCs w:val="24"/>
        </w:rPr>
        <w:t>Fondamentali individuali e di squadra. Partite tra il gruppo classe. Regolamento</w:t>
      </w:r>
    </w:p>
    <w:p w:rsidR="00E06728" w:rsidRPr="00550251" w:rsidRDefault="00E06728" w:rsidP="00E06728">
      <w:pPr>
        <w:pStyle w:val="BodyText31"/>
        <w:ind w:left="720"/>
        <w:rPr>
          <w:b w:val="0"/>
          <w:szCs w:val="24"/>
        </w:rPr>
      </w:pPr>
    </w:p>
    <w:p w:rsidR="00E06728" w:rsidRDefault="00E06728" w:rsidP="00592E10">
      <w:pPr>
        <w:numPr>
          <w:ilvl w:val="0"/>
          <w:numId w:val="16"/>
        </w:numPr>
      </w:pPr>
      <w:r w:rsidRPr="00592E10">
        <w:t>TENUTA DEL CORPO E PRE-ACROBATICA</w:t>
      </w:r>
      <w:r w:rsidRPr="00D46272">
        <w:t>: salti a corpo libero, rotolamenti e capovolte,</w:t>
      </w:r>
      <w:r w:rsidRPr="00E86AEA">
        <w:rPr>
          <w:i/>
        </w:rPr>
        <w:t xml:space="preserve"> </w:t>
      </w:r>
      <w:r w:rsidRPr="00592E10">
        <w:t>PIRAMIDI UMANE</w:t>
      </w:r>
      <w:r w:rsidRPr="00E86AEA">
        <w:t>: figurazioni di coppia obbligatorie e libere (verifica PRATICA)</w:t>
      </w:r>
    </w:p>
    <w:p w:rsidR="00E06728" w:rsidRDefault="00E06728" w:rsidP="00E06728">
      <w:pPr>
        <w:ind w:left="720"/>
      </w:pPr>
    </w:p>
    <w:p w:rsidR="00E06728" w:rsidRPr="00550251" w:rsidRDefault="00E06728" w:rsidP="00592E10">
      <w:pPr>
        <w:numPr>
          <w:ilvl w:val="0"/>
          <w:numId w:val="16"/>
        </w:numPr>
      </w:pPr>
      <w:r>
        <w:rPr>
          <w:i/>
        </w:rPr>
        <w:t>ATLETICA</w:t>
      </w:r>
      <w:r>
        <w:t xml:space="preserve"> LEGGERA: Velocità, resistenza. salti. lanci</w:t>
      </w:r>
    </w:p>
    <w:p w:rsidR="00E06728" w:rsidRPr="00D46272" w:rsidRDefault="00E06728" w:rsidP="00592E10"/>
    <w:p w:rsidR="00E72DEE" w:rsidRDefault="00E06728" w:rsidP="00592E10">
      <w:pPr>
        <w:numPr>
          <w:ilvl w:val="0"/>
          <w:numId w:val="16"/>
        </w:numPr>
      </w:pPr>
      <w:r w:rsidRPr="00D46272">
        <w:rPr>
          <w:i/>
        </w:rPr>
        <w:t>SALUTE E BENESSERE</w:t>
      </w:r>
      <w:r>
        <w:t>: mobilizzazione, allungamento e stretching per i vari settori muscolari, rilassamento in forma globale e segmentaria.</w:t>
      </w:r>
    </w:p>
    <w:p w:rsidR="00E72DEE" w:rsidRDefault="00E72DEE" w:rsidP="00592E10">
      <w:pPr>
        <w:ind w:left="644"/>
      </w:pPr>
    </w:p>
    <w:p w:rsidR="00E06728" w:rsidRDefault="00E06728" w:rsidP="007E4E27">
      <w:pPr>
        <w:rPr>
          <w:b/>
        </w:rPr>
      </w:pPr>
    </w:p>
    <w:p w:rsidR="00E06728" w:rsidRDefault="00E06728" w:rsidP="00E06728">
      <w:r w:rsidRPr="00F01479">
        <w:rPr>
          <w:i/>
          <w:u w:val="single"/>
        </w:rPr>
        <w:t>PROGETTO CAMPESTRE</w:t>
      </w:r>
      <w:r w:rsidRPr="00AE6B09">
        <w:t xml:space="preserve">: partecipazione </w:t>
      </w:r>
      <w:r>
        <w:t>di tutta la classe,</w:t>
      </w:r>
      <w:r w:rsidRPr="00AE6B09">
        <w:t xml:space="preserve"> in qualità di atleta</w:t>
      </w:r>
    </w:p>
    <w:p w:rsidR="00E06728" w:rsidRDefault="00E06728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 w:rsidSect="0048157A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D1F" w:rsidRDefault="001B3D1F">
      <w:r>
        <w:separator/>
      </w:r>
    </w:p>
  </w:endnote>
  <w:endnote w:type="continuationSeparator" w:id="1">
    <w:p w:rsidR="001B3D1F" w:rsidRDefault="001B3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FC" w:rsidRDefault="00592E10">
    <w:r>
      <w:rPr>
        <w:rFonts w:ascii="Arial" w:hAnsi="Arial" w:cs="Arial"/>
        <w:color w:val="000000"/>
        <w:sz w:val="20"/>
        <w:szCs w:val="20"/>
      </w:rPr>
      <w:t>MOD  75.0a.25a   Rev. 7 del  14/09/2018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A40840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A40840" w:rsidRPr="001164FC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A40840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A40840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A40840" w:rsidRPr="001164FC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="00A40840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D1F" w:rsidRDefault="001B3D1F">
      <w:r>
        <w:separator/>
      </w:r>
    </w:p>
  </w:footnote>
  <w:footnote w:type="continuationSeparator" w:id="1">
    <w:p w:rsidR="001B3D1F" w:rsidRDefault="001B3D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A40840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 w:rsidRPr="00A40840">
            <w:rPr>
              <w:rFonts w:ascii="Monotype Corsiva" w:hAnsi="Monotype Corsiva"/>
              <w:i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7.5pt;height:39.75pt">
                <v:imagedata r:id="rId1" o:title="Liceo"/>
              </v:shape>
            </w:pict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>Liceo 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  <w:r w:rsidR="00E07BF3">
            <w:rPr>
              <w:rFonts w:ascii="Arial" w:hAnsi="Arial"/>
              <w:b/>
              <w:sz w:val="28"/>
              <w:szCs w:val="28"/>
            </w:rPr>
            <w:t xml:space="preserve">  4 </w:t>
          </w:r>
          <w:r w:rsidR="00592E10">
            <w:rPr>
              <w:rFonts w:ascii="Arial" w:hAnsi="Arial"/>
              <w:b/>
              <w:sz w:val="28"/>
              <w:szCs w:val="28"/>
            </w:rPr>
            <w:t>AU</w:t>
          </w:r>
        </w:p>
        <w:p w:rsidR="000B4891" w:rsidRPr="001164FC" w:rsidRDefault="00592E10" w:rsidP="001164FC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a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nno scolastico  </w:t>
          </w:r>
          <w:r>
            <w:rPr>
              <w:rFonts w:ascii="Arial" w:hAnsi="Arial"/>
              <w:b/>
              <w:sz w:val="28"/>
              <w:szCs w:val="28"/>
            </w:rPr>
            <w:t>2018/2019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AF897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34D7B"/>
    <w:multiLevelType w:val="hybridMultilevel"/>
    <w:tmpl w:val="7DB070B8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D95D0D"/>
    <w:multiLevelType w:val="hybridMultilevel"/>
    <w:tmpl w:val="DFC63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14"/>
  </w:num>
  <w:num w:numId="14">
    <w:abstractNumId w:val="0"/>
  </w:num>
  <w:num w:numId="15">
    <w:abstractNumId w:val="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hyphenationZone w:val="283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BAE"/>
    <w:rsid w:val="000003D9"/>
    <w:rsid w:val="00000BAE"/>
    <w:rsid w:val="00034AD1"/>
    <w:rsid w:val="00056AC7"/>
    <w:rsid w:val="000657BA"/>
    <w:rsid w:val="000754DF"/>
    <w:rsid w:val="0008777B"/>
    <w:rsid w:val="0009491D"/>
    <w:rsid w:val="00094A9E"/>
    <w:rsid w:val="000B4891"/>
    <w:rsid w:val="00100922"/>
    <w:rsid w:val="0011182B"/>
    <w:rsid w:val="001164FC"/>
    <w:rsid w:val="00117D2C"/>
    <w:rsid w:val="00130A9D"/>
    <w:rsid w:val="0016390C"/>
    <w:rsid w:val="00170F49"/>
    <w:rsid w:val="001B2B02"/>
    <w:rsid w:val="001B3D1F"/>
    <w:rsid w:val="001B5F90"/>
    <w:rsid w:val="001C1829"/>
    <w:rsid w:val="001D0968"/>
    <w:rsid w:val="001E0786"/>
    <w:rsid w:val="001E7034"/>
    <w:rsid w:val="001F2FA8"/>
    <w:rsid w:val="00203CB0"/>
    <w:rsid w:val="002040BC"/>
    <w:rsid w:val="00213749"/>
    <w:rsid w:val="00220305"/>
    <w:rsid w:val="0025438E"/>
    <w:rsid w:val="00255C92"/>
    <w:rsid w:val="002A0244"/>
    <w:rsid w:val="002B36E4"/>
    <w:rsid w:val="002C00FC"/>
    <w:rsid w:val="002D5096"/>
    <w:rsid w:val="002F3B7D"/>
    <w:rsid w:val="00344D7C"/>
    <w:rsid w:val="00347216"/>
    <w:rsid w:val="0035417A"/>
    <w:rsid w:val="00381925"/>
    <w:rsid w:val="003C139C"/>
    <w:rsid w:val="003E243B"/>
    <w:rsid w:val="00407C92"/>
    <w:rsid w:val="00407D52"/>
    <w:rsid w:val="00436410"/>
    <w:rsid w:val="004656D1"/>
    <w:rsid w:val="00480DFF"/>
    <w:rsid w:val="0048157A"/>
    <w:rsid w:val="004A48D6"/>
    <w:rsid w:val="004B3068"/>
    <w:rsid w:val="004D0314"/>
    <w:rsid w:val="004E41CD"/>
    <w:rsid w:val="00515FEB"/>
    <w:rsid w:val="00541805"/>
    <w:rsid w:val="00542E61"/>
    <w:rsid w:val="0057012C"/>
    <w:rsid w:val="00573FA6"/>
    <w:rsid w:val="00575505"/>
    <w:rsid w:val="00592E10"/>
    <w:rsid w:val="00596D2C"/>
    <w:rsid w:val="005C2FF5"/>
    <w:rsid w:val="00600F5E"/>
    <w:rsid w:val="006153BB"/>
    <w:rsid w:val="00616C7A"/>
    <w:rsid w:val="00616CF3"/>
    <w:rsid w:val="00617BA4"/>
    <w:rsid w:val="00625FC2"/>
    <w:rsid w:val="00627EFF"/>
    <w:rsid w:val="00651F30"/>
    <w:rsid w:val="00663A94"/>
    <w:rsid w:val="0067566A"/>
    <w:rsid w:val="006D0122"/>
    <w:rsid w:val="006E0DB1"/>
    <w:rsid w:val="006F7C8E"/>
    <w:rsid w:val="0071358F"/>
    <w:rsid w:val="00714500"/>
    <w:rsid w:val="007237BB"/>
    <w:rsid w:val="00746EF9"/>
    <w:rsid w:val="00757909"/>
    <w:rsid w:val="007643D0"/>
    <w:rsid w:val="007B2E11"/>
    <w:rsid w:val="007B7073"/>
    <w:rsid w:val="007E1456"/>
    <w:rsid w:val="007E1BF3"/>
    <w:rsid w:val="007E4E27"/>
    <w:rsid w:val="007E79E0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2D85"/>
    <w:rsid w:val="00933BE3"/>
    <w:rsid w:val="0097463E"/>
    <w:rsid w:val="009767C4"/>
    <w:rsid w:val="009A3255"/>
    <w:rsid w:val="009B364D"/>
    <w:rsid w:val="009B62FE"/>
    <w:rsid w:val="00A03E61"/>
    <w:rsid w:val="00A1431A"/>
    <w:rsid w:val="00A23DDC"/>
    <w:rsid w:val="00A40840"/>
    <w:rsid w:val="00A52CAF"/>
    <w:rsid w:val="00A7540E"/>
    <w:rsid w:val="00A86170"/>
    <w:rsid w:val="00A96674"/>
    <w:rsid w:val="00A96E47"/>
    <w:rsid w:val="00AF22E4"/>
    <w:rsid w:val="00AF48BA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13828"/>
    <w:rsid w:val="00D20704"/>
    <w:rsid w:val="00D21EE3"/>
    <w:rsid w:val="00D26F45"/>
    <w:rsid w:val="00D333F8"/>
    <w:rsid w:val="00D54B26"/>
    <w:rsid w:val="00D666FB"/>
    <w:rsid w:val="00D9364E"/>
    <w:rsid w:val="00DC57A7"/>
    <w:rsid w:val="00DD0D2A"/>
    <w:rsid w:val="00E031D1"/>
    <w:rsid w:val="00E0552D"/>
    <w:rsid w:val="00E05F79"/>
    <w:rsid w:val="00E06728"/>
    <w:rsid w:val="00E07BF3"/>
    <w:rsid w:val="00E3014E"/>
    <w:rsid w:val="00E46E7D"/>
    <w:rsid w:val="00E52E31"/>
    <w:rsid w:val="00E55CEA"/>
    <w:rsid w:val="00E67AEC"/>
    <w:rsid w:val="00E72DEE"/>
    <w:rsid w:val="00E9237E"/>
    <w:rsid w:val="00EF7345"/>
    <w:rsid w:val="00F10F22"/>
    <w:rsid w:val="00F11F26"/>
    <w:rsid w:val="00F23817"/>
    <w:rsid w:val="00F45B53"/>
    <w:rsid w:val="00F50488"/>
    <w:rsid w:val="00F612DA"/>
    <w:rsid w:val="00F7557D"/>
    <w:rsid w:val="00F82AC9"/>
    <w:rsid w:val="00F84A2D"/>
    <w:rsid w:val="00FA2B7F"/>
    <w:rsid w:val="00FB7E1F"/>
    <w:rsid w:val="00FE6089"/>
    <w:rsid w:val="00FF3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del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customStyle="1" w:styleId="BodyText31">
    <w:name w:val="Body Text 31"/>
    <w:basedOn w:val="Normale"/>
    <w:rsid w:val="00E06728"/>
    <w:pPr>
      <w:widowControl w:val="0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HP</cp:lastModifiedBy>
  <cp:revision>2</cp:revision>
  <cp:lastPrinted>2017-09-25T10:29:00Z</cp:lastPrinted>
  <dcterms:created xsi:type="dcterms:W3CDTF">2018-10-08T16:29:00Z</dcterms:created>
  <dcterms:modified xsi:type="dcterms:W3CDTF">2018-10-08T16:29:00Z</dcterms:modified>
</cp:coreProperties>
</file>